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DC32" w14:textId="2F70CA1D" w:rsidR="008D6F39" w:rsidRDefault="008D6F39" w:rsidP="008D6F39">
      <w:pPr>
        <w:pStyle w:val="CRCoverPage"/>
        <w:tabs>
          <w:tab w:val="right" w:pos="9639"/>
        </w:tabs>
        <w:spacing w:after="0"/>
        <w:rPr>
          <w:b/>
          <w:i/>
          <w:noProof/>
          <w:sz w:val="28"/>
        </w:rPr>
      </w:pPr>
      <w:r>
        <w:rPr>
          <w:b/>
          <w:noProof/>
          <w:sz w:val="24"/>
        </w:rPr>
        <w:t>3GPP TSG-</w:t>
      </w:r>
      <w:r w:rsidR="009A5CBA">
        <w:fldChar w:fldCharType="begin"/>
      </w:r>
      <w:r w:rsidR="009A5CBA">
        <w:instrText xml:space="preserve"> DOCPROPERTY  TSG/WGRef  \* MERGEFORMAT </w:instrText>
      </w:r>
      <w:r w:rsidR="009A5CBA">
        <w:fldChar w:fldCharType="separate"/>
      </w:r>
      <w:r>
        <w:rPr>
          <w:b/>
          <w:noProof/>
          <w:sz w:val="24"/>
        </w:rPr>
        <w:t>SA2</w:t>
      </w:r>
      <w:r w:rsidR="009A5CBA">
        <w:rPr>
          <w:b/>
          <w:noProof/>
          <w:sz w:val="24"/>
        </w:rPr>
        <w:fldChar w:fldCharType="end"/>
      </w:r>
      <w:r>
        <w:rPr>
          <w:b/>
          <w:noProof/>
          <w:sz w:val="24"/>
        </w:rPr>
        <w:t xml:space="preserve"> Meeting #</w:t>
      </w:r>
      <w:r w:rsidR="009A5CBA">
        <w:fldChar w:fldCharType="begin"/>
      </w:r>
      <w:r w:rsidR="009A5CBA">
        <w:instrText xml:space="preserve"> DOCPROPERTY  MtgSeq  \* MERGEFORMAT </w:instrText>
      </w:r>
      <w:r w:rsidR="009A5CBA">
        <w:fldChar w:fldCharType="separate"/>
      </w:r>
      <w:r w:rsidRPr="00EB09B7">
        <w:rPr>
          <w:b/>
          <w:noProof/>
          <w:sz w:val="24"/>
        </w:rPr>
        <w:t>15</w:t>
      </w:r>
      <w:r w:rsidR="002338B5">
        <w:rPr>
          <w:b/>
          <w:noProof/>
          <w:sz w:val="24"/>
        </w:rPr>
        <w:t>7</w:t>
      </w:r>
      <w:r w:rsidR="009A5CBA">
        <w:rPr>
          <w:b/>
          <w:noProof/>
          <w:sz w:val="24"/>
        </w:rPr>
        <w:fldChar w:fldCharType="end"/>
      </w:r>
      <w:r>
        <w:rPr>
          <w:b/>
          <w:i/>
          <w:noProof/>
          <w:sz w:val="28"/>
        </w:rPr>
        <w:tab/>
      </w:r>
      <w:fldSimple w:instr=" DOCPROPERTY  Tdoc#  \* MERGEFORMAT ">
        <w:r w:rsidR="004B53AA" w:rsidRPr="00CA0880">
          <w:rPr>
            <w:b/>
            <w:i/>
            <w:noProof/>
            <w:sz w:val="28"/>
          </w:rPr>
          <w:t>S2-230</w:t>
        </w:r>
        <w:r w:rsidR="004B53AA">
          <w:rPr>
            <w:b/>
            <w:i/>
            <w:noProof/>
            <w:sz w:val="28"/>
          </w:rPr>
          <w:t>7948</w:t>
        </w:r>
      </w:fldSimple>
    </w:p>
    <w:p w14:paraId="68F763FF" w14:textId="4684165C" w:rsidR="008D6F39" w:rsidRDefault="002338B5" w:rsidP="008D6F39">
      <w:pPr>
        <w:pStyle w:val="CRCoverPage"/>
        <w:outlineLvl w:val="0"/>
        <w:rPr>
          <w:b/>
          <w:noProof/>
          <w:sz w:val="24"/>
        </w:rPr>
      </w:pPr>
      <w:r>
        <w:rPr>
          <w:rFonts w:cs="Arial"/>
          <w:b/>
          <w:bCs/>
          <w:sz w:val="24"/>
        </w:rPr>
        <w:t>Berlin, Germany,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b/>
          <w:noProof/>
          <w:sz w:val="24"/>
        </w:rPr>
        <w:t xml:space="preserve"> </w:t>
      </w:r>
      <w:r w:rsidR="00CA0880">
        <w:rPr>
          <w:rFonts w:cs="Arial"/>
          <w:b/>
          <w:noProof/>
          <w:color w:val="3333FF"/>
          <w:sz w:val="24"/>
        </w:rPr>
        <w:t>revision of S2-</w:t>
      </w:r>
      <w:r w:rsidR="0058759F">
        <w:rPr>
          <w:rFonts w:cs="Arial"/>
          <w:b/>
          <w:noProof/>
          <w:color w:val="3333FF"/>
          <w:sz w:val="24"/>
        </w:rPr>
        <w:t>2306754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7777777" w:rsidR="008D6F39" w:rsidRPr="00410371" w:rsidRDefault="009A5CBA" w:rsidP="00823352">
            <w:pPr>
              <w:pStyle w:val="CRCoverPage"/>
              <w:spacing w:after="0"/>
              <w:jc w:val="right"/>
              <w:rPr>
                <w:b/>
                <w:noProof/>
                <w:sz w:val="28"/>
              </w:rPr>
            </w:pPr>
            <w:r>
              <w:fldChar w:fldCharType="begin"/>
            </w:r>
            <w:r>
              <w:instrText xml:space="preserve"> DOCPROPERTY  Spec#  \* MERGEFORMAT </w:instrText>
            </w:r>
            <w:r>
              <w:fldChar w:fldCharType="separate"/>
            </w:r>
            <w:r w:rsidR="008D6F39" w:rsidRPr="00410371">
              <w:rPr>
                <w:b/>
                <w:noProof/>
                <w:sz w:val="28"/>
              </w:rPr>
              <w:t>23.501</w:t>
            </w:r>
            <w:r>
              <w:rPr>
                <w:b/>
                <w:noProof/>
                <w:sz w:val="28"/>
              </w:rPr>
              <w:fldChar w:fldCharType="end"/>
            </w:r>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77777777" w:rsidR="008D6F39" w:rsidRPr="00410371" w:rsidRDefault="009A5CBA" w:rsidP="00823352">
            <w:pPr>
              <w:pStyle w:val="CRCoverPage"/>
              <w:spacing w:after="0"/>
              <w:rPr>
                <w:noProof/>
              </w:rPr>
            </w:pPr>
            <w:r>
              <w:fldChar w:fldCharType="begin"/>
            </w:r>
            <w:r>
              <w:instrText xml:space="preserve"> DOCPROPERTY  Cr#  \* MERGEFORMAT </w:instrText>
            </w:r>
            <w:r>
              <w:fldChar w:fldCharType="separate"/>
            </w:r>
            <w:r w:rsidR="008D6F39" w:rsidRPr="00410371">
              <w:rPr>
                <w:b/>
                <w:noProof/>
                <w:sz w:val="28"/>
              </w:rPr>
              <w:t>4408</w:t>
            </w:r>
            <w:r>
              <w:rPr>
                <w:b/>
                <w:noProof/>
                <w:sz w:val="28"/>
              </w:rPr>
              <w:fldChar w:fldCharType="end"/>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164FBDE4" w:rsidR="008D6F39" w:rsidRPr="00410371" w:rsidRDefault="004B53AA" w:rsidP="00823352">
            <w:pPr>
              <w:pStyle w:val="CRCoverPage"/>
              <w:spacing w:after="0"/>
              <w:jc w:val="center"/>
              <w:rPr>
                <w:b/>
                <w:noProof/>
              </w:rPr>
            </w:pPr>
            <w:r>
              <w:rPr>
                <w:b/>
                <w:noProof/>
                <w:sz w:val="28"/>
              </w:rPr>
              <w:t>3</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77777777" w:rsidR="008D6F39" w:rsidRPr="00410371" w:rsidRDefault="009A5CBA" w:rsidP="00823352">
            <w:pPr>
              <w:pStyle w:val="CRCoverPage"/>
              <w:spacing w:after="0"/>
              <w:jc w:val="center"/>
              <w:rPr>
                <w:noProof/>
                <w:sz w:val="28"/>
              </w:rPr>
            </w:pPr>
            <w:r>
              <w:fldChar w:fldCharType="begin"/>
            </w:r>
            <w:r>
              <w:instrText xml:space="preserve"> DOCPROPERTY  Version  \* MERGEFORMAT </w:instrText>
            </w:r>
            <w:r>
              <w:fldChar w:fldCharType="separate"/>
            </w:r>
            <w:r w:rsidR="008D6F39" w:rsidRPr="00410371">
              <w:rPr>
                <w:b/>
                <w:noProof/>
                <w:sz w:val="28"/>
              </w:rPr>
              <w:t>18.1.0</w:t>
            </w:r>
            <w:r>
              <w:rPr>
                <w:b/>
                <w:noProof/>
                <w:sz w:val="28"/>
              </w:rPr>
              <w:fldChar w:fldCharType="end"/>
            </w:r>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189AF03C" w:rsidR="008D6F39" w:rsidRDefault="008D6F39" w:rsidP="008D6F39">
            <w:pPr>
              <w:pStyle w:val="CRCoverPage"/>
              <w:spacing w:after="0"/>
              <w:ind w:left="100"/>
              <w:rPr>
                <w:noProof/>
              </w:rPr>
            </w:pPr>
            <w:r w:rsidRPr="000D1B95">
              <w:t>NEF capability for the new AIML service</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31CBF054" w:rsidR="008D6F39" w:rsidRDefault="002338B5" w:rsidP="008D6F39">
            <w:pPr>
              <w:pStyle w:val="CRCoverPage"/>
              <w:spacing w:after="0"/>
              <w:ind w:left="100"/>
              <w:rPr>
                <w:noProof/>
              </w:rPr>
            </w:pPr>
            <w:r>
              <w:t>[</w:t>
            </w:r>
            <w:r w:rsidR="008D6F39" w:rsidRPr="000D1B95">
              <w:t>Samsung</w:t>
            </w:r>
            <w:r w:rsidR="00970EF6">
              <w:t xml:space="preserve">, </w:t>
            </w:r>
            <w:r w:rsidR="0008283C">
              <w:t>OPPO</w:t>
            </w:r>
            <w:r>
              <w:t>], vivo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proofErr w:type="spellStart"/>
            <w:r w:rsidRPr="000D1B95">
              <w:t>AIMLsys</w:t>
            </w:r>
            <w:proofErr w:type="spellEnd"/>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66A7951B" w:rsidR="008D6F39" w:rsidRDefault="008D6F39" w:rsidP="008D6F39">
            <w:pPr>
              <w:pStyle w:val="CRCoverPage"/>
              <w:spacing w:after="0"/>
              <w:ind w:left="100"/>
              <w:rPr>
                <w:noProof/>
              </w:rPr>
            </w:pPr>
            <w:r w:rsidRPr="000D1B95">
              <w:t>2023-04-07</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043F2" w14:textId="77777777" w:rsidR="008D6F39" w:rsidRDefault="008D6F39" w:rsidP="008D6F39">
            <w:pPr>
              <w:pStyle w:val="CRCoverPage"/>
              <w:spacing w:after="0"/>
              <w:ind w:left="100"/>
              <w:rPr>
                <w:rFonts w:cs="Arial"/>
                <w:lang w:val="en-US"/>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KI#1/KI#6 conclusion of TR 23.700-</w:t>
            </w:r>
            <w:proofErr w:type="gramStart"/>
            <w:r w:rsidR="00490983">
              <w:rPr>
                <w:rFonts w:eastAsia="Malgun Gothic" w:cs="Arial"/>
                <w:lang w:val="en-US" w:eastAsia="ko-KR"/>
              </w:rPr>
              <w:t>80.</w:t>
            </w:r>
            <w:r>
              <w:rPr>
                <w:rFonts w:eastAsia="Malgun Gothic" w:cs="Arial"/>
                <w:lang w:val="en-US" w:eastAsia="ko-KR"/>
              </w:rPr>
              <w:t>To</w:t>
            </w:r>
            <w:proofErr w:type="gramEnd"/>
            <w:r>
              <w:rPr>
                <w:rFonts w:eastAsia="Malgun Gothic" w:cs="Arial"/>
                <w:lang w:val="en-US" w:eastAsia="ko-KR"/>
              </w:rPr>
              <w:t xml:space="preserve"> allow incremental deployment of the new feature, t</w:t>
            </w:r>
            <w:r>
              <w:rPr>
                <w:rFonts w:eastAsia="Malgun Gothic" w:cs="Arial" w:hint="eastAsia"/>
                <w:lang w:val="en-US" w:eastAsia="ko-KR"/>
              </w:rPr>
              <w:t xml:space="preserve">he corresponding </w:t>
            </w:r>
            <w:r>
              <w:rPr>
                <w:rFonts w:cs="Arial"/>
                <w:lang w:val="en-US"/>
              </w:rPr>
              <w:t>NEF capability is needed to be defined.</w:t>
            </w:r>
          </w:p>
          <w:p w14:paraId="753B9E7A" w14:textId="77777777" w:rsidR="00BF3A44" w:rsidRDefault="00BF3A44" w:rsidP="008D6F39">
            <w:pPr>
              <w:pStyle w:val="CRCoverPage"/>
              <w:spacing w:after="0"/>
              <w:ind w:left="100"/>
              <w:rPr>
                <w:noProof/>
              </w:rPr>
            </w:pPr>
          </w:p>
          <w:p w14:paraId="5081527A" w14:textId="77777777" w:rsidR="00BF3A44" w:rsidRDefault="00BF3A44" w:rsidP="008D6F39">
            <w:pPr>
              <w:pStyle w:val="CRCoverPage"/>
              <w:spacing w:after="0"/>
              <w:ind w:left="100"/>
              <w:rPr>
                <w:ins w:id="0" w:author="Lyu Huazhang - 5-8-a" w:date="2023-05-12T11:14:00Z"/>
                <w:noProof/>
                <w:lang w:eastAsia="zh-CN"/>
              </w:rPr>
            </w:pPr>
            <w:ins w:id="1" w:author="Lyu Huazhang - 5-8-a" w:date="2023-05-12T11:14:00Z">
              <w:r>
                <w:rPr>
                  <w:rFonts w:hint="eastAsia"/>
                  <w:noProof/>
                  <w:lang w:eastAsia="zh-CN"/>
                </w:rPr>
                <w:t>I</w:t>
              </w:r>
              <w:r>
                <w:rPr>
                  <w:noProof/>
                  <w:lang w:eastAsia="zh-CN"/>
                </w:rPr>
                <w:t xml:space="preserve">n revision 2, the following content is newly introduced: </w:t>
              </w:r>
            </w:ins>
          </w:p>
          <w:p w14:paraId="03E0DA26" w14:textId="1340E8A5" w:rsidR="00BF3A44" w:rsidRDefault="00BF3A44" w:rsidP="008D6F39">
            <w:pPr>
              <w:pStyle w:val="CRCoverPage"/>
              <w:spacing w:after="0"/>
              <w:ind w:left="100"/>
              <w:rPr>
                <w:noProof/>
                <w:lang w:eastAsia="zh-CN"/>
              </w:rPr>
            </w:pPr>
            <w:ins w:id="2" w:author="Lyu Huazhang - 5-8-a" w:date="2023-05-12T11:14:00Z">
              <w:r>
                <w:rPr>
                  <w:rFonts w:hint="eastAsia"/>
                  <w:noProof/>
                  <w:lang w:eastAsia="zh-CN"/>
                </w:rPr>
                <w:t>A</w:t>
              </w:r>
              <w:r>
                <w:rPr>
                  <w:noProof/>
                  <w:lang w:eastAsia="zh-CN"/>
                </w:rPr>
                <w:t>dd the new NEF capability of sup</w:t>
              </w:r>
            </w:ins>
            <w:ins w:id="3" w:author="Lyu Huazhang - 5-8-a" w:date="2023-05-12T11:15:00Z">
              <w:r>
                <w:rPr>
                  <w:noProof/>
                  <w:lang w:eastAsia="zh-CN"/>
                </w:rPr>
                <w:t xml:space="preserve">porting </w:t>
              </w:r>
              <w:r>
                <w:t xml:space="preserve">AF session with required QoS for a set of UEs identified by a list of UE </w:t>
              </w:r>
            </w:ins>
            <w:ins w:id="4" w:author="Lyu Huazhang - 5-8-a" w:date="2023-05-12T11:26:00Z">
              <w:r w:rsidR="00E72612">
                <w:t>addresses and</w:t>
              </w:r>
              <w:r w:rsidR="00E72612">
                <w:rPr>
                  <w:noProof/>
                  <w:lang w:eastAsia="zh-CN"/>
                </w:rPr>
                <w:t xml:space="preserve"> CMBR monitoring </w:t>
              </w:r>
            </w:ins>
            <w:ins w:id="5" w:author="Lyu Huazhang - 5-8-a" w:date="2023-05-12T11:14:00Z">
              <w:r>
                <w:rPr>
                  <w:noProof/>
                  <w:lang w:eastAsia="zh-CN"/>
                </w:rPr>
                <w:t xml:space="preserve">in the NEF function part. </w:t>
              </w:r>
            </w:ins>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0755CE8D" w:rsidR="008D6F39" w:rsidRDefault="008D6F39" w:rsidP="008D6F39">
            <w:pPr>
              <w:pStyle w:val="CRCoverPage"/>
              <w:spacing w:after="0"/>
              <w:ind w:left="100"/>
              <w:rPr>
                <w:noProof/>
              </w:rPr>
            </w:pPr>
            <w:r>
              <w:rPr>
                <w:rFonts w:eastAsia="Malgun Gothic" w:cs="Arial" w:hint="eastAsia"/>
                <w:lang w:eastAsia="ko-KR"/>
              </w:rPr>
              <w:t xml:space="preserve">NEF capability for a new </w:t>
            </w:r>
            <w:r w:rsidR="00D03CEA">
              <w:rPr>
                <w:rFonts w:eastAsia="Malgun Gothic" w:cs="Arial"/>
                <w:lang w:eastAsia="ko-KR"/>
              </w:rPr>
              <w:t>NEF feature</w:t>
            </w:r>
            <w:r>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541E378B" w:rsidR="008D6F39" w:rsidRDefault="008D6F39" w:rsidP="008D6F39">
            <w:pPr>
              <w:pStyle w:val="CRCoverPage"/>
              <w:spacing w:after="0"/>
              <w:ind w:left="100"/>
              <w:rPr>
                <w:noProof/>
              </w:rPr>
            </w:pPr>
            <w:r>
              <w:rPr>
                <w:noProof/>
              </w:rPr>
              <w:t>AF cannot select the suitable NEF that support the feature when needed otherwise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17787AA8" w:rsidR="008D6F39" w:rsidRDefault="008D6F39" w:rsidP="008D6F39">
            <w:pPr>
              <w:pStyle w:val="CRCoverPage"/>
              <w:spacing w:after="0"/>
              <w:ind w:left="100"/>
              <w:rPr>
                <w:noProof/>
              </w:rPr>
            </w:pPr>
            <w:r w:rsidRPr="00620392">
              <w:rPr>
                <w:lang w:val="fr-FR" w:eastAsia="zh-CN"/>
              </w:rPr>
              <w:t xml:space="preserve"> </w:t>
            </w:r>
            <w:r>
              <w:rPr>
                <w:lang w:val="fr-FR" w:eastAsia="zh-CN"/>
              </w:rPr>
              <w:t>6.3.14</w:t>
            </w:r>
            <w:ins w:id="6" w:author="Lyu Huazhang - 5-8-a" w:date="2023-05-12T11:15:00Z">
              <w:r w:rsidR="00BF3A44">
                <w:rPr>
                  <w:lang w:val="fr-FR" w:eastAsia="zh-CN"/>
                </w:rPr>
                <w:t xml:space="preserve">, </w:t>
              </w:r>
              <w:r w:rsidR="00BF3A44" w:rsidRPr="00BF3A44">
                <w:rPr>
                  <w:lang w:val="fr-FR" w:eastAsia="zh-CN"/>
                </w:rPr>
                <w:t>6.2.5.0</w:t>
              </w:r>
            </w:ins>
            <w:ins w:id="7" w:author="Lyu Huazhang - 5-8-a" w:date="2023-05-12T11:22:00Z">
              <w:r w:rsidR="006409F8">
                <w:rPr>
                  <w:lang w:val="fr-FR" w:eastAsia="zh-CN"/>
                </w:rPr>
                <w:t xml:space="preserve"> </w:t>
              </w:r>
              <w:r w:rsidR="009363EE">
                <w:rPr>
                  <w:lang w:val="fr-FR" w:eastAsia="zh-CN"/>
                </w:rPr>
                <w:t>(new change for rev2)</w:t>
              </w:r>
            </w:ins>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2"/>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bookmarkEnd w:id="8"/>
      <w:bookmarkEnd w:id="9"/>
      <w:bookmarkEnd w:id="10"/>
      <w:bookmarkEnd w:id="11"/>
      <w:bookmarkEnd w:id="12"/>
      <w:bookmarkEnd w:id="13"/>
      <w:bookmarkEnd w:id="14"/>
    </w:p>
    <w:p w14:paraId="223E74BE" w14:textId="77777777" w:rsidR="009821DA" w:rsidRPr="001B7C50" w:rsidRDefault="009821DA" w:rsidP="009821DA">
      <w:pPr>
        <w:pStyle w:val="3"/>
      </w:pPr>
      <w:bookmarkStart w:id="15" w:name="_Toc131517164"/>
      <w:bookmarkStart w:id="16" w:name="_Toc122440860"/>
      <w:r w:rsidRPr="001B7C50">
        <w:t>6.3.14</w:t>
      </w:r>
      <w:r w:rsidRPr="001B7C50">
        <w:tab/>
        <w:t>NEF Discovery</w:t>
      </w:r>
      <w:bookmarkEnd w:id="15"/>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77777777" w:rsidR="009821DA" w:rsidRPr="001B7C50" w:rsidRDefault="009821DA" w:rsidP="009821DA">
      <w:pPr>
        <w:pStyle w:val="NO"/>
      </w:pPr>
      <w:r w:rsidRPr="001B7C50">
        <w:t>NOTE 3:</w:t>
      </w:r>
      <w:r w:rsidRPr="001B7C50">
        <w:tab/>
        <w:t>The NEF discovery and selection procedures described in this clause are intended to be applied by NF consumers deployed within the operator's domain.</w:t>
      </w:r>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0C6BD5C5" w:rsidR="009821DA" w:rsidRDefault="009821DA" w:rsidP="009821DA">
      <w:pPr>
        <w:pStyle w:val="B1"/>
        <w:rPr>
          <w:ins w:id="17" w:author="SAM2" w:date="2023-04-06T17:33:00Z"/>
        </w:rPr>
      </w:pPr>
      <w:r w:rsidRPr="001B7C50">
        <w:t>-</w:t>
      </w:r>
      <w:r w:rsidRPr="001B7C50">
        <w:tab/>
        <w:t>Capability of NEF to support UAS NF functionality for UUAA procedures.</w:t>
      </w:r>
      <w:bookmarkStart w:id="18" w:name="_GoBack"/>
      <w:bookmarkEnd w:id="18"/>
    </w:p>
    <w:p w14:paraId="61E4083F" w14:textId="28157A04" w:rsidR="009821DA" w:rsidDel="00013FD4" w:rsidRDefault="009821DA" w:rsidP="009821DA">
      <w:pPr>
        <w:pStyle w:val="B1"/>
        <w:rPr>
          <w:ins w:id="19" w:author="SAM2" w:date="2023-04-06T17:33:00Z"/>
          <w:del w:id="20" w:author="SAM2" w:date="2023-04-03T11:24:00Z"/>
        </w:rPr>
      </w:pPr>
      <w:ins w:id="21" w:author="SAM2" w:date="2023-04-06T17:33:00Z">
        <w:r>
          <w:t>-</w:t>
        </w:r>
        <w:r>
          <w:tab/>
          <w:t xml:space="preserve">Capability of NEF to support </w:t>
        </w:r>
      </w:ins>
      <w:commentRangeStart w:id="22"/>
      <w:ins w:id="23" w:author="Lyu Huazhang - 5-22-a" w:date="2023-05-25T23:34:00Z">
        <w:r w:rsidR="009C40B4">
          <w:t>Multi-member AF session with required QoS for a set of UEs</w:t>
        </w:r>
        <w:r w:rsidR="009C40B4">
          <w:t xml:space="preserve"> </w:t>
        </w:r>
      </w:ins>
      <w:ins w:id="24" w:author="Samsung3" w:date="2023-04-19T22:48:00Z">
        <w:del w:id="25" w:author="Lyu Huazhang - 5-22-a" w:date="2023-05-25T23:34:00Z">
          <w:r w:rsidR="00C90817" w:rsidDel="009C40B4">
            <w:delText xml:space="preserve">AF session with required QoS for a set of UEs </w:delText>
          </w:r>
        </w:del>
      </w:ins>
      <w:commentRangeEnd w:id="22"/>
      <w:r w:rsidR="00AF24D8">
        <w:rPr>
          <w:rStyle w:val="ab"/>
        </w:rPr>
        <w:commentReference w:id="22"/>
      </w:r>
      <w:ins w:id="26" w:author="Samsung3" w:date="2023-04-19T22:48:00Z">
        <w:r w:rsidR="00C90817">
          <w:t>identified by a list of UE addresses</w:t>
        </w:r>
        <w:r w:rsidR="0020126D">
          <w:t>.</w:t>
        </w:r>
      </w:ins>
    </w:p>
    <w:p w14:paraId="07A1B687" w14:textId="77777777" w:rsidR="009821DA" w:rsidRPr="009821DA" w:rsidRDefault="009821DA" w:rsidP="009821DA">
      <w:pPr>
        <w:pStyle w:val="B1"/>
      </w:pPr>
    </w:p>
    <w:p w14:paraId="2ABBCE69" w14:textId="75E01FA0" w:rsidR="009821DA"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p w14:paraId="322A4293" w14:textId="1B446063" w:rsidR="00BF3A44" w:rsidRDefault="00BF3A44" w:rsidP="009821DA"/>
    <w:p w14:paraId="38E50DEE" w14:textId="3EF4E80A" w:rsidR="00BF3A44" w:rsidRPr="00BC0932" w:rsidRDefault="00BF3A44" w:rsidP="00BF3A44">
      <w:pPr>
        <w:pStyle w:val="12"/>
        <w:rPr>
          <w:color w:val="FF0000"/>
        </w:rPr>
      </w:pPr>
      <w:r>
        <w:rPr>
          <w:color w:val="FF0000"/>
        </w:rPr>
        <w:t xml:space="preserve">* * * Next Changes (new for rev2) * * * </w:t>
      </w:r>
    </w:p>
    <w:p w14:paraId="29326E76" w14:textId="17A59065" w:rsidR="00BF3A44" w:rsidRDefault="00BF3A44" w:rsidP="009821DA"/>
    <w:p w14:paraId="341199F3" w14:textId="77777777" w:rsidR="00BF3A44" w:rsidRPr="001B7C50" w:rsidRDefault="00BF3A44" w:rsidP="00BF3A44">
      <w:pPr>
        <w:pStyle w:val="4"/>
      </w:pPr>
      <w:bookmarkStart w:id="27" w:name="_Toc131517086"/>
      <w:r w:rsidRPr="001B7C50">
        <w:lastRenderedPageBreak/>
        <w:t>6.2.5.0</w:t>
      </w:r>
      <w:r w:rsidRPr="001B7C50">
        <w:tab/>
        <w:t>NEF functionality</w:t>
      </w:r>
      <w:bookmarkEnd w:id="27"/>
    </w:p>
    <w:p w14:paraId="224BE029" w14:textId="77777777" w:rsidR="00BF3A44" w:rsidRPr="001B7C50" w:rsidRDefault="00BF3A44" w:rsidP="00BF3A44">
      <w:r w:rsidRPr="001B7C50">
        <w:t>The Network Exposure Function (NEF) supports the following independent functionality:</w:t>
      </w:r>
    </w:p>
    <w:p w14:paraId="53E3596A" w14:textId="77777777" w:rsidR="00BF3A44" w:rsidRPr="001B7C50" w:rsidRDefault="00BF3A44" w:rsidP="00BF3A44">
      <w:pPr>
        <w:pStyle w:val="B1"/>
        <w:rPr>
          <w:lang w:eastAsia="zh-CN"/>
        </w:rPr>
      </w:pPr>
      <w:r w:rsidRPr="001B7C50">
        <w:t>-</w:t>
      </w:r>
      <w:r w:rsidRPr="001B7C50">
        <w:tab/>
      </w:r>
      <w:r w:rsidRPr="001B7C50">
        <w:rPr>
          <w:lang w:eastAsia="zh-CN"/>
        </w:rPr>
        <w:t>Exposure of capabilities and events:</w:t>
      </w:r>
    </w:p>
    <w:p w14:paraId="53EA0D26" w14:textId="77777777" w:rsidR="00BF3A44" w:rsidRPr="001B7C50" w:rsidRDefault="00BF3A44" w:rsidP="00BF3A44">
      <w:pPr>
        <w:pStyle w:val="B2"/>
      </w:pPr>
      <w:r w:rsidRPr="001B7C50">
        <w:tab/>
        <w:t>NF capabilities and events may be securely exposed by NEF for e.g. 3rd party, Application Functions, Edge Computing as described in clause 5.13.</w:t>
      </w:r>
    </w:p>
    <w:p w14:paraId="55075C3F" w14:textId="77777777" w:rsidR="00BF3A44" w:rsidRPr="001B7C50" w:rsidRDefault="00BF3A44" w:rsidP="00BF3A44">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166AB6E1" w14:textId="77777777" w:rsidR="00BF3A44" w:rsidRPr="001B7C50" w:rsidRDefault="00BF3A44" w:rsidP="00BF3A44">
      <w:pPr>
        <w:pStyle w:val="B1"/>
        <w:rPr>
          <w:lang w:eastAsia="zh-CN"/>
        </w:rPr>
      </w:pPr>
      <w:r w:rsidRPr="001B7C50">
        <w:t>-</w:t>
      </w:r>
      <w:r w:rsidRPr="001B7C50">
        <w:tab/>
      </w:r>
      <w:r w:rsidRPr="001B7C50">
        <w:rPr>
          <w:lang w:eastAsia="zh-CN"/>
        </w:rPr>
        <w:t>Secure provision of information from external application to 3GPP network:</w:t>
      </w:r>
    </w:p>
    <w:p w14:paraId="16F68EFD" w14:textId="77777777" w:rsidR="00BF3A44" w:rsidRPr="001B7C50" w:rsidRDefault="00BF3A44" w:rsidP="00BF3A44">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0BD82AB3" w14:textId="77777777" w:rsidR="00BF3A44" w:rsidRPr="001B7C50" w:rsidRDefault="00BF3A44" w:rsidP="00BF3A44">
      <w:pPr>
        <w:pStyle w:val="B1"/>
      </w:pPr>
      <w:r w:rsidRPr="001B7C50">
        <w:t>-</w:t>
      </w:r>
      <w:r w:rsidRPr="001B7C50">
        <w:tab/>
        <w:t>Translation of internal-external information:</w:t>
      </w:r>
    </w:p>
    <w:p w14:paraId="7EEABDA3" w14:textId="77777777" w:rsidR="00BF3A44" w:rsidRPr="001B7C50" w:rsidRDefault="00BF3A44" w:rsidP="00BF3A4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E7A014A" w14:textId="77777777" w:rsidR="00BF3A44" w:rsidRPr="001B7C50" w:rsidRDefault="00BF3A44" w:rsidP="00BF3A44">
      <w:pPr>
        <w:pStyle w:val="B2"/>
      </w:pPr>
      <w:r w:rsidRPr="001B7C50">
        <w:tab/>
        <w:t>In particular, NEF handles masking of network and user sensitive information to external AF's according to the network policy.</w:t>
      </w:r>
    </w:p>
    <w:p w14:paraId="79903D16" w14:textId="77777777" w:rsidR="00BF3A44" w:rsidRPr="001B7C50" w:rsidRDefault="00BF3A44" w:rsidP="00BF3A44">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2D846097" w14:textId="77777777" w:rsidR="00BF3A44" w:rsidRPr="001B7C50" w:rsidRDefault="00BF3A44" w:rsidP="00BF3A4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A7A5466" w14:textId="77777777" w:rsidR="00BF3A44" w:rsidRPr="001B7C50" w:rsidRDefault="00BF3A44" w:rsidP="00BF3A44">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5204BB33" w14:textId="77777777" w:rsidR="00BF3A44" w:rsidRPr="001B7C50" w:rsidRDefault="00BF3A44" w:rsidP="00BF3A44">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1A8E6DD2" w14:textId="77777777" w:rsidR="00BF3A44" w:rsidRPr="001B7C50" w:rsidRDefault="00BF3A44" w:rsidP="00BF3A44">
      <w:pPr>
        <w:pStyle w:val="B1"/>
      </w:pPr>
      <w:r w:rsidRPr="001B7C50">
        <w:t>-</w:t>
      </w:r>
      <w:r w:rsidRPr="001B7C50">
        <w:tab/>
        <w:t>Exposure of analytics:</w:t>
      </w:r>
    </w:p>
    <w:p w14:paraId="6517C00B" w14:textId="77777777" w:rsidR="00BF3A44" w:rsidRPr="001B7C50" w:rsidRDefault="00BF3A44" w:rsidP="00BF3A44">
      <w:pPr>
        <w:pStyle w:val="B2"/>
      </w:pPr>
      <w:r w:rsidRPr="001B7C50">
        <w:tab/>
        <w:t>NWDAF analytics may be securely exposed by NEF for external party, as specified in TS</w:t>
      </w:r>
      <w:r>
        <w:t> </w:t>
      </w:r>
      <w:r w:rsidRPr="001B7C50">
        <w:t>23.288</w:t>
      </w:r>
      <w:r>
        <w:t> </w:t>
      </w:r>
      <w:r w:rsidRPr="001B7C50">
        <w:t>[86].</w:t>
      </w:r>
    </w:p>
    <w:p w14:paraId="5B2F4D05" w14:textId="77777777" w:rsidR="00BF3A44" w:rsidRPr="001B7C50" w:rsidRDefault="00BF3A44" w:rsidP="00BF3A44">
      <w:pPr>
        <w:pStyle w:val="B1"/>
      </w:pPr>
      <w:r w:rsidRPr="001B7C50">
        <w:t>-</w:t>
      </w:r>
      <w:r w:rsidRPr="001B7C50">
        <w:tab/>
        <w:t>Retrieval of data from external party by NWDAF:</w:t>
      </w:r>
    </w:p>
    <w:p w14:paraId="40AAAFA7" w14:textId="77777777" w:rsidR="00BF3A44" w:rsidRPr="001B7C50" w:rsidRDefault="00BF3A44" w:rsidP="00BF3A44">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F2176A7" w14:textId="77777777" w:rsidR="00BF3A44" w:rsidRPr="001B7C50" w:rsidRDefault="00BF3A44" w:rsidP="00BF3A44">
      <w:pPr>
        <w:pStyle w:val="B1"/>
      </w:pPr>
      <w:r w:rsidRPr="001B7C50">
        <w:t>-</w:t>
      </w:r>
      <w:r w:rsidRPr="001B7C50">
        <w:tab/>
        <w:t>Support of Non-IP Data Delivery:</w:t>
      </w:r>
    </w:p>
    <w:p w14:paraId="71D1CE77" w14:textId="77777777" w:rsidR="00BF3A44" w:rsidRPr="001B7C50" w:rsidRDefault="00BF3A44" w:rsidP="00BF3A44">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18EA975B" w14:textId="77777777" w:rsidR="00BF3A44" w:rsidRPr="001B7C50" w:rsidRDefault="00BF3A44" w:rsidP="00BF3A44">
      <w:pPr>
        <w:pStyle w:val="B2"/>
      </w:pPr>
      <w:r w:rsidRPr="001B7C50">
        <w:t>-</w:t>
      </w:r>
      <w:r w:rsidRPr="001B7C50">
        <w:tab/>
        <w:t>Charging data collection and support of charging interfaces.</w:t>
      </w:r>
    </w:p>
    <w:p w14:paraId="7ABD35BA" w14:textId="77777777" w:rsidR="00BF3A44" w:rsidRDefault="00BF3A44" w:rsidP="00BF3A44">
      <w:pPr>
        <w:pStyle w:val="B1"/>
      </w:pPr>
      <w:bookmarkStart w:id="28" w:name="_Hlk134782605"/>
      <w:r>
        <w:t>-</w:t>
      </w:r>
      <w:r>
        <w:tab/>
        <w:t>Support of UE member selection assistance functionality:</w:t>
      </w:r>
    </w:p>
    <w:p w14:paraId="47C31F33" w14:textId="77777777" w:rsidR="00BF3A44" w:rsidRDefault="00BF3A44" w:rsidP="00BF3A44">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p>
    <w:bookmarkEnd w:id="28"/>
    <w:p w14:paraId="4FC32B50" w14:textId="3AE38038" w:rsidR="00BF3A44" w:rsidRPr="00AF24D8" w:rsidRDefault="00BF3A44" w:rsidP="00BF3A44">
      <w:pPr>
        <w:pStyle w:val="B1"/>
        <w:rPr>
          <w:ins w:id="29" w:author="Lyu Huazhang - 5-8-a" w:date="2023-05-12T11:16:00Z"/>
          <w:highlight w:val="yellow"/>
          <w:rPrChange w:id="30" w:author="Lyu Huazhang - 5-22-a" w:date="2023-05-25T23:38:00Z">
            <w:rPr>
              <w:ins w:id="31" w:author="Lyu Huazhang - 5-8-a" w:date="2023-05-12T11:16:00Z"/>
            </w:rPr>
          </w:rPrChange>
        </w:rPr>
      </w:pPr>
      <w:ins w:id="32" w:author="Lyu Huazhang - 5-8-a" w:date="2023-05-12T11:16:00Z">
        <w:r w:rsidRPr="00AF24D8">
          <w:rPr>
            <w:highlight w:val="yellow"/>
            <w:rPrChange w:id="33" w:author="Lyu Huazhang - 5-22-a" w:date="2023-05-25T23:38:00Z">
              <w:rPr/>
            </w:rPrChange>
          </w:rPr>
          <w:lastRenderedPageBreak/>
          <w:t>-</w:t>
        </w:r>
        <w:r w:rsidRPr="00AF24D8">
          <w:rPr>
            <w:highlight w:val="yellow"/>
            <w:rPrChange w:id="34" w:author="Lyu Huazhang - 5-22-a" w:date="2023-05-25T23:38:00Z">
              <w:rPr/>
            </w:rPrChange>
          </w:rPr>
          <w:tab/>
          <w:t xml:space="preserve">Support of </w:t>
        </w:r>
      </w:ins>
      <w:ins w:id="35" w:author="Lyu Huazhang - 5-22-a" w:date="2023-05-25T23:38:00Z">
        <w:r w:rsidR="00AF24D8" w:rsidRPr="00AF24D8">
          <w:rPr>
            <w:highlight w:val="yellow"/>
            <w:rPrChange w:id="36" w:author="Lyu Huazhang - 5-22-a" w:date="2023-05-25T23:38:00Z">
              <w:rPr/>
            </w:rPrChange>
          </w:rPr>
          <w:t>Multi-member AF session with required QoS for a list set of UEs identified by a list of UE addresses</w:t>
        </w:r>
      </w:ins>
      <w:ins w:id="37" w:author="Lyu Huazhang - 5-8-a" w:date="2023-05-12T11:16:00Z">
        <w:r w:rsidRPr="00AF24D8">
          <w:rPr>
            <w:highlight w:val="yellow"/>
            <w:rPrChange w:id="38" w:author="Lyu Huazhang - 5-22-a" w:date="2023-05-25T23:38:00Z">
              <w:rPr/>
            </w:rPrChange>
          </w:rPr>
          <w:t>:</w:t>
        </w:r>
      </w:ins>
    </w:p>
    <w:p w14:paraId="0D617E39" w14:textId="152D881B" w:rsidR="00BF3A44" w:rsidRPr="00AF24D8" w:rsidRDefault="00BF3A44" w:rsidP="00BF3A44">
      <w:pPr>
        <w:pStyle w:val="B2"/>
        <w:rPr>
          <w:ins w:id="39" w:author="Lyu Huazhang - 5-8-a" w:date="2023-05-12T11:16:00Z"/>
          <w:highlight w:val="yellow"/>
        </w:rPr>
      </w:pPr>
      <w:ins w:id="40" w:author="Lyu Huazhang - 5-8-a" w:date="2023-05-12T11:16:00Z">
        <w:r w:rsidRPr="00AF24D8">
          <w:rPr>
            <w:highlight w:val="yellow"/>
            <w:rPrChange w:id="41" w:author="Lyu Huazhang - 5-22-a" w:date="2023-05-25T23:38:00Z">
              <w:rPr/>
            </w:rPrChange>
          </w:rPr>
          <w:t>-</w:t>
        </w:r>
        <w:r w:rsidRPr="00AF24D8">
          <w:rPr>
            <w:highlight w:val="yellow"/>
            <w:rPrChange w:id="42" w:author="Lyu Huazhang - 5-22-a" w:date="2023-05-25T23:38:00Z">
              <w:rPr/>
            </w:rPrChange>
          </w:rPr>
          <w:tab/>
        </w:r>
      </w:ins>
      <w:ins w:id="43" w:author="Lyu Huazhang - 5-22-a" w:date="2023-05-23T18:22:00Z">
        <w:r w:rsidR="00574714" w:rsidRPr="00AF24D8">
          <w:rPr>
            <w:highlight w:val="yellow"/>
          </w:rPr>
          <w:t>Details are</w:t>
        </w:r>
      </w:ins>
      <w:ins w:id="44" w:author="Lyu Huazhang - 5-8-a" w:date="2023-05-12T14:46:00Z">
        <w:r w:rsidR="00354640" w:rsidRPr="00AF24D8">
          <w:rPr>
            <w:highlight w:val="yellow"/>
            <w:rPrChange w:id="45" w:author="Lyu Huazhang - 5-22-a" w:date="2023-05-25T23:38:00Z">
              <w:rPr/>
            </w:rPrChange>
          </w:rPr>
          <w:t xml:space="preserve"> specified in </w:t>
        </w:r>
      </w:ins>
      <w:ins w:id="46" w:author="Lyu Huazhang - 5-8-a" w:date="2023-05-12T14:47:00Z">
        <w:r w:rsidR="00354640" w:rsidRPr="00AF24D8">
          <w:rPr>
            <w:highlight w:val="yellow"/>
            <w:rPrChange w:id="47" w:author="Lyu Huazhang - 5-22-a" w:date="2023-05-25T23:38:00Z">
              <w:rPr/>
            </w:rPrChange>
          </w:rPr>
          <w:t>4.15.6.13 in TS 23.502[3]</w:t>
        </w:r>
      </w:ins>
      <w:ins w:id="48" w:author="Lyu Huazhang - 5-8-a" w:date="2023-05-12T11:17:00Z">
        <w:r w:rsidRPr="00AF24D8">
          <w:rPr>
            <w:highlight w:val="yellow"/>
          </w:rPr>
          <w:t xml:space="preserve">. </w:t>
        </w:r>
      </w:ins>
    </w:p>
    <w:p w14:paraId="2390C078" w14:textId="77777777" w:rsidR="00BF3A44" w:rsidRPr="001B7C50" w:rsidRDefault="00BF3A44" w:rsidP="00BF3A44">
      <w:pPr>
        <w:pStyle w:val="B1"/>
      </w:pPr>
      <w:r w:rsidRPr="001B7C50">
        <w:t>-</w:t>
      </w:r>
      <w:r w:rsidRPr="001B7C50">
        <w:tab/>
        <w:t>Support of UAS NF functionality:</w:t>
      </w:r>
    </w:p>
    <w:p w14:paraId="03348660" w14:textId="77777777" w:rsidR="00BF3A44" w:rsidRPr="001B7C50" w:rsidRDefault="00BF3A44" w:rsidP="00BF3A44">
      <w:pPr>
        <w:pStyle w:val="B2"/>
      </w:pPr>
      <w:r w:rsidRPr="001B7C50">
        <w:tab/>
        <w:t>Details are defined in TS</w:t>
      </w:r>
      <w:r>
        <w:t> </w:t>
      </w:r>
      <w:r w:rsidRPr="001B7C50">
        <w:t>23.256</w:t>
      </w:r>
      <w:r>
        <w:t> </w:t>
      </w:r>
      <w:r w:rsidRPr="001B7C50">
        <w:t>[136].</w:t>
      </w:r>
    </w:p>
    <w:p w14:paraId="1113CEFE" w14:textId="77777777" w:rsidR="00BF3A44" w:rsidRPr="001B7C50" w:rsidRDefault="00BF3A44" w:rsidP="00BF3A44">
      <w:pPr>
        <w:pStyle w:val="B1"/>
      </w:pPr>
      <w:r w:rsidRPr="001B7C50">
        <w:t>-</w:t>
      </w:r>
      <w:r w:rsidRPr="001B7C50">
        <w:tab/>
        <w:t>Support of EAS deployment functionality:</w:t>
      </w:r>
    </w:p>
    <w:p w14:paraId="3FF8B001" w14:textId="77777777" w:rsidR="00BF3A44" w:rsidRPr="001B7C50" w:rsidRDefault="00BF3A44" w:rsidP="00BF3A44">
      <w:pPr>
        <w:pStyle w:val="B2"/>
      </w:pPr>
      <w:r w:rsidRPr="001B7C50">
        <w:tab/>
        <w:t>Details are defined in TS</w:t>
      </w:r>
      <w:r>
        <w:t> </w:t>
      </w:r>
      <w:r w:rsidRPr="001B7C50">
        <w:t>23.548</w:t>
      </w:r>
      <w:r>
        <w:t> </w:t>
      </w:r>
      <w:r w:rsidRPr="001B7C50">
        <w:t>[130].</w:t>
      </w:r>
    </w:p>
    <w:p w14:paraId="4284FD04" w14:textId="77777777" w:rsidR="00BF3A44" w:rsidRDefault="00BF3A44" w:rsidP="00BF3A44">
      <w:pPr>
        <w:pStyle w:val="B1"/>
      </w:pPr>
      <w:r>
        <w:t>-</w:t>
      </w:r>
      <w:r>
        <w:tab/>
        <w:t>Support of SBI-based MO SM transmit for MSISDN-less MO SMS:</w:t>
      </w:r>
    </w:p>
    <w:p w14:paraId="02EB5674" w14:textId="77777777" w:rsidR="00BF3A44" w:rsidRDefault="00BF3A44" w:rsidP="00BF3A44">
      <w:pPr>
        <w:pStyle w:val="B2"/>
      </w:pPr>
      <w:r>
        <w:tab/>
        <w:t>Details are defined in TS 23.540 [142].</w:t>
      </w:r>
    </w:p>
    <w:p w14:paraId="19604502" w14:textId="77777777" w:rsidR="00BF3A44" w:rsidRDefault="00BF3A44" w:rsidP="00BF3A44">
      <w:pPr>
        <w:pStyle w:val="B1"/>
      </w:pPr>
      <w:r>
        <w:t>-</w:t>
      </w:r>
      <w:r>
        <w:tab/>
        <w:t>Support PDU Set Handling as defined in clause 5.37.5.</w:t>
      </w:r>
    </w:p>
    <w:p w14:paraId="1D441F4B" w14:textId="77777777" w:rsidR="00BF3A44" w:rsidRPr="001B7C50" w:rsidRDefault="00BF3A44" w:rsidP="00BF3A44">
      <w:r w:rsidRPr="001B7C50">
        <w:t>A specific NEF instance may support one or more of the functionalities described above and consequently an individual NEF may support a subset of the APIs specified for capability exposure.</w:t>
      </w:r>
    </w:p>
    <w:p w14:paraId="59714840" w14:textId="77777777" w:rsidR="00BF3A44" w:rsidRPr="001B7C50" w:rsidRDefault="00BF3A44" w:rsidP="00BF3A44">
      <w:pPr>
        <w:pStyle w:val="NO"/>
      </w:pPr>
      <w:r w:rsidRPr="001B7C50">
        <w:t>NOTE:</w:t>
      </w:r>
      <w:r w:rsidRPr="001B7C50">
        <w:tab/>
      </w:r>
      <w:r w:rsidRPr="001B7C50">
        <w:rPr>
          <w:lang w:eastAsia="zh-CN"/>
        </w:rPr>
        <w:t>The NEF can access the UDR located in the same PLMN as the NEF</w:t>
      </w:r>
      <w:r w:rsidRPr="001B7C50">
        <w:t>.</w:t>
      </w:r>
    </w:p>
    <w:p w14:paraId="69EDAE71" w14:textId="77777777" w:rsidR="00BF3A44" w:rsidRPr="001B7C50" w:rsidRDefault="00BF3A44" w:rsidP="00BF3A44">
      <w:r w:rsidRPr="001B7C50">
        <w:t>The services provided by the NEF are specified in clause 7.2.8.</w:t>
      </w:r>
    </w:p>
    <w:p w14:paraId="5E4A142B" w14:textId="77777777" w:rsidR="00BF3A44" w:rsidRPr="001B7C50" w:rsidRDefault="00BF3A44" w:rsidP="00BF3A44">
      <w:r w:rsidRPr="001B7C50">
        <w:t>For external exposure of services related to specific UE(s), the NEF resides in the HPLMN. Depending on operator agreements, the NEF in the HPLMN may have interface(s) with NF(s) in the VPLMN.</w:t>
      </w:r>
    </w:p>
    <w:p w14:paraId="5AF49DC5" w14:textId="77777777" w:rsidR="00BF3A44" w:rsidRPr="001B7C50" w:rsidRDefault="00BF3A44" w:rsidP="00BF3A44">
      <w:r w:rsidRPr="001B7C50">
        <w:t>When a UE is capable of switching between EPC and 5GC, an SCEF+NEF is used for service exposure. See clause 5.17.5 for a description of the SCEF+NEF.</w:t>
      </w:r>
    </w:p>
    <w:p w14:paraId="45A138AD" w14:textId="4036F486" w:rsidR="00BF3A44" w:rsidRDefault="00BF3A44" w:rsidP="009821DA"/>
    <w:p w14:paraId="174F90F3" w14:textId="2F8F6BF1" w:rsidR="00BF3A44" w:rsidRDefault="00BF3A44" w:rsidP="009821DA"/>
    <w:p w14:paraId="2C2CC588" w14:textId="77777777" w:rsidR="00BF3A44" w:rsidRPr="001B7C50" w:rsidRDefault="00BF3A44" w:rsidP="009821DA"/>
    <w:bookmarkEnd w:id="16"/>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Lyu Huazhang - 5-22-a" w:date="2023-05-25T23:37:00Z" w:initials="Lyu">
    <w:p w14:paraId="3376DEB4" w14:textId="3C4F4D42" w:rsidR="00AF24D8" w:rsidRDefault="00AF24D8">
      <w:pPr>
        <w:pStyle w:val="ac"/>
      </w:pPr>
      <w:r>
        <w:rPr>
          <w:rStyle w:val="ab"/>
        </w:rPr>
        <w:annotationRef/>
      </w:r>
      <w:r>
        <w:rPr>
          <w:lang w:eastAsia="zh-CN"/>
        </w:rPr>
        <w:t>A</w:t>
      </w:r>
      <w:r>
        <w:rPr>
          <w:rFonts w:hint="eastAsia"/>
          <w:lang w:eastAsia="zh-CN"/>
        </w:rPr>
        <w:t>line</w:t>
      </w:r>
      <w:r>
        <w:t xml:space="preserve">ment the name to the title in section </w:t>
      </w:r>
      <w:r>
        <w:t>4.15.6.13</w:t>
      </w:r>
      <w:r>
        <w:t xml:space="preserve"> of TS 502, in </w:t>
      </w:r>
      <w:r w:rsidR="004C7B97">
        <w:t>7945</w:t>
      </w:r>
    </w:p>
    <w:p w14:paraId="2A148C68" w14:textId="77777777" w:rsidR="00AF24D8" w:rsidRDefault="00AF24D8">
      <w:pPr>
        <w:pStyle w:val="ac"/>
      </w:pPr>
    </w:p>
    <w:p w14:paraId="28825199" w14:textId="05980D1F" w:rsidR="00AF24D8" w:rsidRPr="00AF24D8" w:rsidRDefault="00AF24D8">
      <w:pPr>
        <w:pStyle w:val="ac"/>
      </w:pPr>
      <w:r w:rsidRPr="00AF24D8">
        <w:t>4.15.6.13</w:t>
      </w:r>
      <w:r w:rsidRPr="00AF24D8">
        <w:tab/>
      </w:r>
      <w:r w:rsidRPr="00AF24D8">
        <w:rPr>
          <w:highlight w:val="yellow"/>
        </w:rPr>
        <w:t>Multi-member AF session with required QoS for a list set of UEs identified by a list of UE addresses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8251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825199" w16cid:durableId="281A6F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BAFE5" w14:textId="77777777" w:rsidR="009A5CBA" w:rsidRDefault="009A5CBA">
      <w:r>
        <w:separator/>
      </w:r>
    </w:p>
  </w:endnote>
  <w:endnote w:type="continuationSeparator" w:id="0">
    <w:p w14:paraId="23A5E95C" w14:textId="77777777" w:rsidR="009A5CBA" w:rsidRDefault="009A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E79BF" w14:textId="77777777" w:rsidR="009A5CBA" w:rsidRDefault="009A5CBA">
      <w:r>
        <w:separator/>
      </w:r>
    </w:p>
  </w:footnote>
  <w:footnote w:type="continuationSeparator" w:id="0">
    <w:p w14:paraId="33F34C07" w14:textId="77777777" w:rsidR="009A5CBA" w:rsidRDefault="009A5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SAM2">
    <w15:presenceInfo w15:providerId="None" w15:userId="SAM2"/>
  </w15:person>
  <w15:person w15:author="Lyu Huazhang - 5-22-a">
    <w15:presenceInfo w15:providerId="None" w15:userId="Lyu Huazhang - 5-22-a"/>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39"/>
    <w:rsid w:val="00020ADE"/>
    <w:rsid w:val="00022964"/>
    <w:rsid w:val="00022E4A"/>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2B8C"/>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CA4"/>
    <w:rsid w:val="00166AC6"/>
    <w:rsid w:val="0017272F"/>
    <w:rsid w:val="001736EC"/>
    <w:rsid w:val="00175A6D"/>
    <w:rsid w:val="00182024"/>
    <w:rsid w:val="00186F78"/>
    <w:rsid w:val="00192C46"/>
    <w:rsid w:val="00195023"/>
    <w:rsid w:val="00196AF6"/>
    <w:rsid w:val="00196B81"/>
    <w:rsid w:val="001A08B3"/>
    <w:rsid w:val="001A10CD"/>
    <w:rsid w:val="001A2840"/>
    <w:rsid w:val="001A4FB6"/>
    <w:rsid w:val="001A573F"/>
    <w:rsid w:val="001A5EFA"/>
    <w:rsid w:val="001A657E"/>
    <w:rsid w:val="001A7B60"/>
    <w:rsid w:val="001B0F21"/>
    <w:rsid w:val="001B1DE0"/>
    <w:rsid w:val="001B39B1"/>
    <w:rsid w:val="001B509F"/>
    <w:rsid w:val="001B52F0"/>
    <w:rsid w:val="001B53C1"/>
    <w:rsid w:val="001B63AE"/>
    <w:rsid w:val="001B7A65"/>
    <w:rsid w:val="001C01E4"/>
    <w:rsid w:val="001C4631"/>
    <w:rsid w:val="001C4B61"/>
    <w:rsid w:val="001C4F9D"/>
    <w:rsid w:val="001D00F8"/>
    <w:rsid w:val="001D55CF"/>
    <w:rsid w:val="001D6DE3"/>
    <w:rsid w:val="001E0D0B"/>
    <w:rsid w:val="001E41F3"/>
    <w:rsid w:val="001E568A"/>
    <w:rsid w:val="001E5814"/>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38B5"/>
    <w:rsid w:val="00235400"/>
    <w:rsid w:val="00235661"/>
    <w:rsid w:val="002427B1"/>
    <w:rsid w:val="00243DCA"/>
    <w:rsid w:val="00247C0D"/>
    <w:rsid w:val="00250277"/>
    <w:rsid w:val="002517FF"/>
    <w:rsid w:val="00255EE2"/>
    <w:rsid w:val="00256E8D"/>
    <w:rsid w:val="0026004D"/>
    <w:rsid w:val="00263078"/>
    <w:rsid w:val="002640DD"/>
    <w:rsid w:val="0026543D"/>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E7E35"/>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3F8C"/>
    <w:rsid w:val="00345469"/>
    <w:rsid w:val="00351E1A"/>
    <w:rsid w:val="00354640"/>
    <w:rsid w:val="00357B2D"/>
    <w:rsid w:val="00357E57"/>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3E08"/>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1EAC"/>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3AA"/>
    <w:rsid w:val="004B5806"/>
    <w:rsid w:val="004B75B7"/>
    <w:rsid w:val="004B79E6"/>
    <w:rsid w:val="004C2D80"/>
    <w:rsid w:val="004C6DD7"/>
    <w:rsid w:val="004C771D"/>
    <w:rsid w:val="004C7901"/>
    <w:rsid w:val="004C7B97"/>
    <w:rsid w:val="004D17F5"/>
    <w:rsid w:val="004D1D12"/>
    <w:rsid w:val="004D5F45"/>
    <w:rsid w:val="004D63B0"/>
    <w:rsid w:val="004E22C8"/>
    <w:rsid w:val="004E24E9"/>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14"/>
    <w:rsid w:val="005747B8"/>
    <w:rsid w:val="00576F61"/>
    <w:rsid w:val="0057751A"/>
    <w:rsid w:val="0058096D"/>
    <w:rsid w:val="0058258B"/>
    <w:rsid w:val="00584D1B"/>
    <w:rsid w:val="005854D2"/>
    <w:rsid w:val="00585DAB"/>
    <w:rsid w:val="0058729F"/>
    <w:rsid w:val="005875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409F8"/>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876A0"/>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6017"/>
    <w:rsid w:val="006F749C"/>
    <w:rsid w:val="006F7B7B"/>
    <w:rsid w:val="00700818"/>
    <w:rsid w:val="00701663"/>
    <w:rsid w:val="00701C41"/>
    <w:rsid w:val="0070260C"/>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6420"/>
    <w:rsid w:val="007479A0"/>
    <w:rsid w:val="0075215F"/>
    <w:rsid w:val="007546A1"/>
    <w:rsid w:val="00754D5D"/>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2E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97E80"/>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14E4"/>
    <w:rsid w:val="009325AD"/>
    <w:rsid w:val="009363EE"/>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7A4D"/>
    <w:rsid w:val="00962754"/>
    <w:rsid w:val="009653E7"/>
    <w:rsid w:val="00965710"/>
    <w:rsid w:val="009661D3"/>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A5CBA"/>
    <w:rsid w:val="009B005F"/>
    <w:rsid w:val="009B27E2"/>
    <w:rsid w:val="009B32AA"/>
    <w:rsid w:val="009B3A00"/>
    <w:rsid w:val="009B3F88"/>
    <w:rsid w:val="009B5B1A"/>
    <w:rsid w:val="009B615B"/>
    <w:rsid w:val="009C0239"/>
    <w:rsid w:val="009C3395"/>
    <w:rsid w:val="009C3CD7"/>
    <w:rsid w:val="009C40B4"/>
    <w:rsid w:val="009D04E2"/>
    <w:rsid w:val="009D4BF1"/>
    <w:rsid w:val="009D5D96"/>
    <w:rsid w:val="009D655B"/>
    <w:rsid w:val="009D76BB"/>
    <w:rsid w:val="009D78F7"/>
    <w:rsid w:val="009E0257"/>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1E66"/>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7E5"/>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4D8"/>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3A44"/>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2CC7"/>
    <w:rsid w:val="00C55D63"/>
    <w:rsid w:val="00C6074A"/>
    <w:rsid w:val="00C60B38"/>
    <w:rsid w:val="00C6316D"/>
    <w:rsid w:val="00C64748"/>
    <w:rsid w:val="00C66404"/>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6DEA"/>
    <w:rsid w:val="00CE7982"/>
    <w:rsid w:val="00CF13E0"/>
    <w:rsid w:val="00CF190F"/>
    <w:rsid w:val="00CF28C6"/>
    <w:rsid w:val="00CF5B42"/>
    <w:rsid w:val="00CF5CB9"/>
    <w:rsid w:val="00CF6D70"/>
    <w:rsid w:val="00D02AC1"/>
    <w:rsid w:val="00D03CEA"/>
    <w:rsid w:val="00D03F9A"/>
    <w:rsid w:val="00D062B1"/>
    <w:rsid w:val="00D06CF4"/>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A7F16"/>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55982"/>
    <w:rsid w:val="00E62969"/>
    <w:rsid w:val="00E62EA2"/>
    <w:rsid w:val="00E63696"/>
    <w:rsid w:val="00E63C57"/>
    <w:rsid w:val="00E665E6"/>
    <w:rsid w:val="00E666AB"/>
    <w:rsid w:val="00E67D58"/>
    <w:rsid w:val="00E72612"/>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06BAA"/>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830"/>
    <w:rsid w:val="00FE031D"/>
    <w:rsid w:val="00FE096C"/>
    <w:rsid w:val="00FE2E17"/>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4.xml><?xml version="1.0" encoding="utf-8"?>
<ds:datastoreItem xmlns:ds="http://schemas.openxmlformats.org/officeDocument/2006/customXml" ds:itemID="{242E5460-50BE-4AEF-BAAF-CBB3CE9B9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1440</Words>
  <Characters>8212</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Lyu Huazhang - 5-22-a</cp:lastModifiedBy>
  <cp:revision>27</cp:revision>
  <cp:lastPrinted>2023-01-03T00:16:00Z</cp:lastPrinted>
  <dcterms:created xsi:type="dcterms:W3CDTF">2023-05-12T03:14:00Z</dcterms:created>
  <dcterms:modified xsi:type="dcterms:W3CDTF">2023-05-25T15:39:00Z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